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C401C" w14:textId="77777777" w:rsidR="00B457D9" w:rsidRDefault="00B457D9" w:rsidP="00B45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GILBERT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0DD4401A" w14:textId="77777777" w:rsidR="00B457D9" w:rsidRDefault="00B457D9" w:rsidP="00B45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22ABD554" w14:textId="77777777" w:rsidR="00B457D9" w:rsidRDefault="00B457D9" w:rsidP="00B457D9">
      <w:pPr>
        <w:pStyle w:val="NoSpacing"/>
        <w:rPr>
          <w:rFonts w:cs="Times New Roman"/>
          <w:szCs w:val="24"/>
        </w:rPr>
      </w:pPr>
    </w:p>
    <w:p w14:paraId="3523AD9D" w14:textId="77777777" w:rsidR="00B457D9" w:rsidRDefault="00B457D9" w:rsidP="00B457D9">
      <w:pPr>
        <w:pStyle w:val="NoSpacing"/>
        <w:rPr>
          <w:rFonts w:cs="Times New Roman"/>
          <w:szCs w:val="24"/>
        </w:rPr>
      </w:pPr>
    </w:p>
    <w:p w14:paraId="34C83F6B" w14:textId="77777777" w:rsidR="00B457D9" w:rsidRDefault="00B457D9" w:rsidP="00B45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1496</w:t>
      </w:r>
      <w:r>
        <w:rPr>
          <w:rFonts w:cs="Times New Roman"/>
          <w:szCs w:val="24"/>
        </w:rPr>
        <w:tab/>
        <w:t>Principal of Hert Hall.</w:t>
      </w:r>
    </w:p>
    <w:p w14:paraId="0135CE7B" w14:textId="77777777" w:rsidR="00B457D9" w:rsidRDefault="00B457D9" w:rsidP="00B45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p.99)</w:t>
      </w:r>
    </w:p>
    <w:p w14:paraId="083EF9A9" w14:textId="77777777" w:rsidR="00B457D9" w:rsidRDefault="00B457D9" w:rsidP="00B457D9">
      <w:pPr>
        <w:pStyle w:val="NoSpacing"/>
        <w:rPr>
          <w:rFonts w:cs="Times New Roman"/>
          <w:szCs w:val="24"/>
        </w:rPr>
      </w:pPr>
    </w:p>
    <w:p w14:paraId="72FC8BFA" w14:textId="77777777" w:rsidR="00B457D9" w:rsidRDefault="00B457D9" w:rsidP="00B457D9">
      <w:pPr>
        <w:pStyle w:val="NoSpacing"/>
        <w:rPr>
          <w:rFonts w:cs="Times New Roman"/>
          <w:szCs w:val="24"/>
        </w:rPr>
      </w:pPr>
    </w:p>
    <w:p w14:paraId="5D92FB61" w14:textId="77777777" w:rsidR="00B457D9" w:rsidRDefault="00B457D9" w:rsidP="00B45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November 2024</w:t>
      </w:r>
    </w:p>
    <w:p w14:paraId="0BCC5E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6E95B" w14:textId="77777777" w:rsidR="00B457D9" w:rsidRDefault="00B457D9" w:rsidP="009139A6">
      <w:r>
        <w:separator/>
      </w:r>
    </w:p>
  </w:endnote>
  <w:endnote w:type="continuationSeparator" w:id="0">
    <w:p w14:paraId="7EEA3DE4" w14:textId="77777777" w:rsidR="00B457D9" w:rsidRDefault="00B457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151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90A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6D0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7C579" w14:textId="77777777" w:rsidR="00B457D9" w:rsidRDefault="00B457D9" w:rsidP="009139A6">
      <w:r>
        <w:separator/>
      </w:r>
    </w:p>
  </w:footnote>
  <w:footnote w:type="continuationSeparator" w:id="0">
    <w:p w14:paraId="3CF9A134" w14:textId="77777777" w:rsidR="00B457D9" w:rsidRDefault="00B457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D40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11E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703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D9"/>
    <w:rsid w:val="000666E0"/>
    <w:rsid w:val="002510B7"/>
    <w:rsid w:val="00270799"/>
    <w:rsid w:val="005C130B"/>
    <w:rsid w:val="00826F5C"/>
    <w:rsid w:val="009139A6"/>
    <w:rsid w:val="00924A27"/>
    <w:rsid w:val="009411C2"/>
    <w:rsid w:val="009448BB"/>
    <w:rsid w:val="00947624"/>
    <w:rsid w:val="00A3176C"/>
    <w:rsid w:val="00AE65F8"/>
    <w:rsid w:val="00B457D9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17857"/>
  <w15:chartTrackingRefBased/>
  <w15:docId w15:val="{0AADCF35-EF67-44A1-9930-65313B87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2024-11-20T21:15:00Z</dcterms:created>
  <dcterms:modified xsi:type="dcterms:W3CDTF">2024-11-20T21:16:00Z</dcterms:modified>
</cp:coreProperties>
</file>